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B2A6D" w14:textId="77777777" w:rsidR="00214127" w:rsidRDefault="00214127" w:rsidP="00214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SHIREWODE (SHREWOD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3E777C74" w14:textId="77777777" w:rsidR="00214127" w:rsidRDefault="00214127" w:rsidP="00214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Northweld</w:t>
      </w:r>
      <w:proofErr w:type="spellEnd"/>
      <w:r>
        <w:rPr>
          <w:rFonts w:cs="Times New Roman"/>
          <w:szCs w:val="24"/>
        </w:rPr>
        <w:t>, Essex. Husbandman.</w:t>
      </w:r>
    </w:p>
    <w:p w14:paraId="08EE345A" w14:textId="77777777" w:rsidR="00214127" w:rsidRDefault="00214127" w:rsidP="00214127">
      <w:pPr>
        <w:pStyle w:val="NoSpacing"/>
        <w:rPr>
          <w:rFonts w:cs="Times New Roman"/>
          <w:szCs w:val="24"/>
        </w:rPr>
      </w:pPr>
    </w:p>
    <w:p w14:paraId="355B1BBD" w14:textId="77777777" w:rsidR="00214127" w:rsidRDefault="00214127" w:rsidP="00214127">
      <w:pPr>
        <w:pStyle w:val="NoSpacing"/>
        <w:rPr>
          <w:rFonts w:cs="Times New Roman"/>
          <w:szCs w:val="24"/>
        </w:rPr>
      </w:pPr>
    </w:p>
    <w:p w14:paraId="03440099" w14:textId="77777777" w:rsidR="00214127" w:rsidRDefault="00214127" w:rsidP="00214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Oct.1479</w:t>
      </w:r>
      <w:r>
        <w:rPr>
          <w:rFonts w:cs="Times New Roman"/>
          <w:szCs w:val="24"/>
        </w:rPr>
        <w:tab/>
        <w:t xml:space="preserve">He was pardoned for not appearing to answer Richard </w:t>
      </w:r>
      <w:proofErr w:type="spellStart"/>
      <w:r>
        <w:rPr>
          <w:rFonts w:cs="Times New Roman"/>
          <w:szCs w:val="24"/>
        </w:rPr>
        <w:t>Heggynesworth</w:t>
      </w:r>
      <w:proofErr w:type="spellEnd"/>
    </w:p>
    <w:p w14:paraId="62D7A660" w14:textId="77777777" w:rsidR="00214127" w:rsidRDefault="00214127" w:rsidP="00214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</w:t>
      </w:r>
      <w:proofErr w:type="spellStart"/>
      <w:r>
        <w:rPr>
          <w:rFonts w:cs="Times New Roman"/>
          <w:szCs w:val="24"/>
        </w:rPr>
        <w:t>Waldern</w:t>
      </w:r>
      <w:proofErr w:type="spellEnd"/>
      <w:r>
        <w:rPr>
          <w:rFonts w:cs="Times New Roman"/>
          <w:szCs w:val="24"/>
        </w:rPr>
        <w:t xml:space="preserve">, Surrey(q.v.), and John </w:t>
      </w:r>
      <w:proofErr w:type="spellStart"/>
      <w:r>
        <w:rPr>
          <w:rFonts w:cs="Times New Roman"/>
          <w:szCs w:val="24"/>
        </w:rPr>
        <w:t>Avane</w:t>
      </w:r>
      <w:proofErr w:type="spellEnd"/>
      <w:r>
        <w:rPr>
          <w:rFonts w:cs="Times New Roman"/>
          <w:szCs w:val="24"/>
        </w:rPr>
        <w:t xml:space="preserve"> of Tonbridge, Kent(q.v.),</w:t>
      </w:r>
    </w:p>
    <w:p w14:paraId="0616A4F2" w14:textId="77777777" w:rsidR="00214127" w:rsidRDefault="00214127" w:rsidP="00214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touching a debt of 40s, he </w:t>
      </w:r>
      <w:proofErr w:type="gramStart"/>
      <w:r>
        <w:rPr>
          <w:rFonts w:cs="Times New Roman"/>
          <w:szCs w:val="24"/>
        </w:rPr>
        <w:t>having</w:t>
      </w:r>
      <w:proofErr w:type="gramEnd"/>
      <w:r>
        <w:rPr>
          <w:rFonts w:cs="Times New Roman"/>
          <w:szCs w:val="24"/>
        </w:rPr>
        <w:t xml:space="preserve"> surrendered to the Fleet prison in</w:t>
      </w:r>
    </w:p>
    <w:p w14:paraId="2DC289E5" w14:textId="77777777" w:rsidR="00214127" w:rsidRDefault="00214127" w:rsidP="00214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London.     (C.P.R. 1476 – 85 p.148)</w:t>
      </w:r>
    </w:p>
    <w:p w14:paraId="1B30CF97" w14:textId="77777777" w:rsidR="00214127" w:rsidRDefault="00214127" w:rsidP="00214127">
      <w:pPr>
        <w:pStyle w:val="NoSpacing"/>
        <w:rPr>
          <w:rFonts w:cs="Times New Roman"/>
          <w:szCs w:val="24"/>
        </w:rPr>
      </w:pPr>
    </w:p>
    <w:p w14:paraId="3A988C94" w14:textId="77777777" w:rsidR="00214127" w:rsidRDefault="00214127" w:rsidP="00214127">
      <w:pPr>
        <w:pStyle w:val="NoSpacing"/>
        <w:rPr>
          <w:rFonts w:cs="Times New Roman"/>
          <w:szCs w:val="24"/>
        </w:rPr>
      </w:pPr>
    </w:p>
    <w:p w14:paraId="0955D080" w14:textId="77777777" w:rsidR="00214127" w:rsidRDefault="00214127" w:rsidP="0021412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December 2023</w:t>
      </w:r>
    </w:p>
    <w:p w14:paraId="7B3214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80BE0" w14:textId="77777777" w:rsidR="00214127" w:rsidRDefault="00214127" w:rsidP="009139A6">
      <w:r>
        <w:separator/>
      </w:r>
    </w:p>
  </w:endnote>
  <w:endnote w:type="continuationSeparator" w:id="0">
    <w:p w14:paraId="1818CA9D" w14:textId="77777777" w:rsidR="00214127" w:rsidRDefault="002141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7E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B1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F3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541B4" w14:textId="77777777" w:rsidR="00214127" w:rsidRDefault="00214127" w:rsidP="009139A6">
      <w:r>
        <w:separator/>
      </w:r>
    </w:p>
  </w:footnote>
  <w:footnote w:type="continuationSeparator" w:id="0">
    <w:p w14:paraId="7C502594" w14:textId="77777777" w:rsidR="00214127" w:rsidRDefault="002141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CF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3C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17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127"/>
    <w:rsid w:val="000666E0"/>
    <w:rsid w:val="0021412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C0F40"/>
  <w15:chartTrackingRefBased/>
  <w15:docId w15:val="{CF5CE8A2-114F-43DE-81AC-85956899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2023-12-31T19:07:00Z</dcterms:created>
  <dcterms:modified xsi:type="dcterms:W3CDTF">2023-12-31T19:08:00Z</dcterms:modified>
</cp:coreProperties>
</file>